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1F3D8" w14:textId="77777777" w:rsidR="00592556" w:rsidRDefault="00592556" w:rsidP="00592556">
      <w:pPr>
        <w:pStyle w:val="NoSpacing"/>
      </w:pPr>
      <w:r>
        <w:rPr>
          <w:u w:val="single"/>
        </w:rPr>
        <w:t>Sir Richard VERNON</w:t>
      </w:r>
      <w:r>
        <w:t xml:space="preserve">       (fl.1423)</w:t>
      </w:r>
    </w:p>
    <w:p w14:paraId="55845951" w14:textId="77777777" w:rsidR="00592556" w:rsidRDefault="00592556" w:rsidP="00592556">
      <w:pPr>
        <w:pStyle w:val="NoSpacing"/>
      </w:pPr>
    </w:p>
    <w:p w14:paraId="51636CF0" w14:textId="77777777" w:rsidR="00592556" w:rsidRDefault="00592556" w:rsidP="00592556">
      <w:pPr>
        <w:pStyle w:val="NoSpacing"/>
      </w:pPr>
    </w:p>
    <w:p w14:paraId="6E571E55" w14:textId="77777777" w:rsidR="00592556" w:rsidRDefault="00592556" w:rsidP="00592556">
      <w:pPr>
        <w:pStyle w:val="NoSpacing"/>
      </w:pPr>
      <w:r>
        <w:t>22 Sep.1423</w:t>
      </w:r>
      <w:r>
        <w:tab/>
        <w:t xml:space="preserve">Thomas </w:t>
      </w:r>
      <w:proofErr w:type="spellStart"/>
      <w:r>
        <w:t>Lynford</w:t>
      </w:r>
      <w:proofErr w:type="spellEnd"/>
      <w:r>
        <w:t>(q.v.) gave the manor of Culver, Derbyshire, to him and</w:t>
      </w:r>
    </w:p>
    <w:p w14:paraId="1F339958" w14:textId="77777777" w:rsidR="00592556" w:rsidRDefault="00592556" w:rsidP="00592556">
      <w:pPr>
        <w:pStyle w:val="NoSpacing"/>
      </w:pPr>
      <w:r>
        <w:tab/>
      </w:r>
      <w:r>
        <w:tab/>
        <w:t xml:space="preserve">John </w:t>
      </w:r>
      <w:proofErr w:type="spellStart"/>
      <w:r>
        <w:t>atte</w:t>
      </w:r>
      <w:proofErr w:type="spellEnd"/>
      <w:r>
        <w:t xml:space="preserve"> </w:t>
      </w:r>
      <w:proofErr w:type="spellStart"/>
      <w:r>
        <w:t>Borgh</w:t>
      </w:r>
      <w:proofErr w:type="spellEnd"/>
      <w:r>
        <w:t>(q.v.), to be held in trust for Thomas Vernon, son of</w:t>
      </w:r>
    </w:p>
    <w:p w14:paraId="198E7F31" w14:textId="77777777" w:rsidR="00592556" w:rsidRDefault="00592556" w:rsidP="00592556">
      <w:pPr>
        <w:pStyle w:val="NoSpacing"/>
      </w:pPr>
      <w:r>
        <w:tab/>
      </w:r>
      <w:r>
        <w:tab/>
        <w:t>Sir Richard.</w:t>
      </w:r>
    </w:p>
    <w:p w14:paraId="0AB23373" w14:textId="77777777" w:rsidR="00592556" w:rsidRDefault="00592556" w:rsidP="00592556">
      <w:pPr>
        <w:pStyle w:val="NoSpacing"/>
      </w:pPr>
      <w:r>
        <w:tab/>
      </w:r>
      <w:r>
        <w:tab/>
        <w:t>(P.R.O. ref. Bag C/1197)</w:t>
      </w:r>
    </w:p>
    <w:p w14:paraId="716C828A" w14:textId="77777777" w:rsidR="00592556" w:rsidRDefault="00592556" w:rsidP="00592556">
      <w:pPr>
        <w:pStyle w:val="NoSpacing"/>
      </w:pPr>
    </w:p>
    <w:p w14:paraId="6AD8D813" w14:textId="77777777" w:rsidR="00592556" w:rsidRDefault="00592556" w:rsidP="00592556">
      <w:pPr>
        <w:pStyle w:val="NoSpacing"/>
      </w:pPr>
    </w:p>
    <w:p w14:paraId="1BE63921" w14:textId="77777777" w:rsidR="00592556" w:rsidRDefault="00592556" w:rsidP="00592556">
      <w:pPr>
        <w:pStyle w:val="NoSpacing"/>
      </w:pPr>
      <w:r>
        <w:t>23 September 2019</w:t>
      </w:r>
    </w:p>
    <w:p w14:paraId="192ADFDC" w14:textId="77777777" w:rsidR="006B2F86" w:rsidRPr="00E71FC3" w:rsidRDefault="0059255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A5009" w14:textId="77777777" w:rsidR="00592556" w:rsidRDefault="00592556" w:rsidP="00E71FC3">
      <w:pPr>
        <w:spacing w:after="0" w:line="240" w:lineRule="auto"/>
      </w:pPr>
      <w:r>
        <w:separator/>
      </w:r>
    </w:p>
  </w:endnote>
  <w:endnote w:type="continuationSeparator" w:id="0">
    <w:p w14:paraId="74F424EE" w14:textId="77777777" w:rsidR="00592556" w:rsidRDefault="005925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0FB6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AA8EE" w14:textId="77777777" w:rsidR="00592556" w:rsidRDefault="00592556" w:rsidP="00E71FC3">
      <w:pPr>
        <w:spacing w:after="0" w:line="240" w:lineRule="auto"/>
      </w:pPr>
      <w:r>
        <w:separator/>
      </w:r>
    </w:p>
  </w:footnote>
  <w:footnote w:type="continuationSeparator" w:id="0">
    <w:p w14:paraId="1A4E96F2" w14:textId="77777777" w:rsidR="00592556" w:rsidRDefault="005925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556"/>
    <w:rsid w:val="001A7C09"/>
    <w:rsid w:val="00577BD5"/>
    <w:rsid w:val="0059255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67A12"/>
  <w15:chartTrackingRefBased/>
  <w15:docId w15:val="{6E19500B-C4CD-4CCB-8DD1-B997E685C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2019-10-10T19:08:00Z</dcterms:created>
  <dcterms:modified xsi:type="dcterms:W3CDTF">2019-10-10T19:09:00Z</dcterms:modified>
</cp:coreProperties>
</file>